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80C66" w14:textId="77777777" w:rsidR="00A75860" w:rsidRDefault="00A75860" w:rsidP="00A75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SHORDYCHE, the younger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795083E9" w14:textId="77777777" w:rsidR="00A75860" w:rsidRDefault="00A75860" w:rsidP="00A75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E18033" w14:textId="77777777" w:rsidR="00A75860" w:rsidRDefault="00A75860" w:rsidP="00A75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FFF66E" w14:textId="77777777" w:rsidR="00A75860" w:rsidRDefault="00A75860" w:rsidP="00A75860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479D7B87" w14:textId="77777777" w:rsidR="00A75860" w:rsidRDefault="00A75860" w:rsidP="00A7586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Middlesex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7F98D244" w14:textId="77777777" w:rsidR="00A75860" w:rsidRDefault="00A75860" w:rsidP="00A75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24C76DF2" w14:textId="77777777" w:rsidR="00A75860" w:rsidRDefault="00A75860" w:rsidP="00A75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19E7B" w14:textId="77777777" w:rsidR="00A75860" w:rsidRDefault="00A75860" w:rsidP="00A75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985B0" w14:textId="77777777" w:rsidR="00A75860" w:rsidRDefault="00A75860" w:rsidP="00A75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5E9561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2360F" w14:textId="77777777" w:rsidR="00A75860" w:rsidRDefault="00A75860" w:rsidP="009139A6">
      <w:r>
        <w:separator/>
      </w:r>
    </w:p>
  </w:endnote>
  <w:endnote w:type="continuationSeparator" w:id="0">
    <w:p w14:paraId="10011E04" w14:textId="77777777" w:rsidR="00A75860" w:rsidRDefault="00A758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97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665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15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A81D" w14:textId="77777777" w:rsidR="00A75860" w:rsidRDefault="00A75860" w:rsidP="009139A6">
      <w:r>
        <w:separator/>
      </w:r>
    </w:p>
  </w:footnote>
  <w:footnote w:type="continuationSeparator" w:id="0">
    <w:p w14:paraId="6E9F9F94" w14:textId="77777777" w:rsidR="00A75860" w:rsidRDefault="00A758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D0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C9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13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60"/>
    <w:rsid w:val="000666E0"/>
    <w:rsid w:val="002510B7"/>
    <w:rsid w:val="005C130B"/>
    <w:rsid w:val="00826F5C"/>
    <w:rsid w:val="009139A6"/>
    <w:rsid w:val="009448BB"/>
    <w:rsid w:val="00A3176C"/>
    <w:rsid w:val="00A7586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18016"/>
  <w15:chartTrackingRefBased/>
  <w15:docId w15:val="{A484F403-336C-4884-98A8-81B83EEF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2021-05-19T20:45:00Z</dcterms:created>
  <dcterms:modified xsi:type="dcterms:W3CDTF">2021-05-19T20:46:00Z</dcterms:modified>
</cp:coreProperties>
</file>